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E37B" w14:textId="77777777" w:rsidR="00A514E6" w:rsidRDefault="00A514E6" w:rsidP="00A51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VICARS</w:t>
      </w:r>
      <w:r>
        <w:rPr>
          <w:rFonts w:ascii="Times New Roman" w:hAnsi="Times New Roman" w:cs="Times New Roman"/>
        </w:rPr>
        <w:t xml:space="preserve">       (fl.1484)</w:t>
      </w:r>
    </w:p>
    <w:p w14:paraId="7461E057" w14:textId="77777777" w:rsidR="00A514E6" w:rsidRDefault="00A514E6" w:rsidP="00A51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St.Faith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Satmole</w:t>
      </w:r>
      <w:proofErr w:type="spellEnd"/>
      <w:r>
        <w:rPr>
          <w:rFonts w:ascii="Times New Roman" w:hAnsi="Times New Roman" w:cs="Times New Roman"/>
        </w:rPr>
        <w:t>, by Exeter Eastgate. Labourer.</w:t>
      </w:r>
    </w:p>
    <w:p w14:paraId="69E850B4" w14:textId="77777777" w:rsidR="00A514E6" w:rsidRDefault="00A514E6" w:rsidP="00A514E6">
      <w:pPr>
        <w:rPr>
          <w:rFonts w:ascii="Times New Roman" w:hAnsi="Times New Roman" w:cs="Times New Roman"/>
        </w:rPr>
      </w:pPr>
    </w:p>
    <w:p w14:paraId="106D0733" w14:textId="77777777" w:rsidR="00A514E6" w:rsidRDefault="00A514E6" w:rsidP="00A514E6">
      <w:pPr>
        <w:rPr>
          <w:rFonts w:ascii="Times New Roman" w:hAnsi="Times New Roman" w:cs="Times New Roman"/>
        </w:rPr>
      </w:pPr>
    </w:p>
    <w:p w14:paraId="41B9E207" w14:textId="77777777" w:rsidR="00A514E6" w:rsidRDefault="00A514E6" w:rsidP="00A51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Stephen </w:t>
      </w:r>
      <w:proofErr w:type="spellStart"/>
      <w:r>
        <w:rPr>
          <w:rFonts w:ascii="Times New Roman" w:hAnsi="Times New Roman" w:cs="Times New Roman"/>
        </w:rPr>
        <w:t>Reynell</w:t>
      </w:r>
      <w:proofErr w:type="spellEnd"/>
      <w:r>
        <w:rPr>
          <w:rFonts w:ascii="Times New Roman" w:hAnsi="Times New Roman" w:cs="Times New Roman"/>
        </w:rPr>
        <w:t>(q.v.) brought a plaint of trespass and taking against him.</w:t>
      </w:r>
    </w:p>
    <w:p w14:paraId="132110B8" w14:textId="77777777" w:rsidR="00A514E6" w:rsidRDefault="00A514E6" w:rsidP="00A51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1E9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68B2514" w14:textId="77777777" w:rsidR="00A514E6" w:rsidRDefault="00A514E6" w:rsidP="00A514E6">
      <w:pPr>
        <w:rPr>
          <w:rFonts w:ascii="Times New Roman" w:hAnsi="Times New Roman" w:cs="Times New Roman"/>
        </w:rPr>
      </w:pPr>
    </w:p>
    <w:p w14:paraId="531A5FFC" w14:textId="77777777" w:rsidR="00A514E6" w:rsidRDefault="00A514E6" w:rsidP="00A514E6">
      <w:pPr>
        <w:rPr>
          <w:rFonts w:ascii="Times New Roman" w:hAnsi="Times New Roman" w:cs="Times New Roman"/>
        </w:rPr>
      </w:pPr>
    </w:p>
    <w:p w14:paraId="35E119CB" w14:textId="77777777" w:rsidR="00A514E6" w:rsidRDefault="00A514E6" w:rsidP="00A51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2018</w:t>
      </w:r>
    </w:p>
    <w:p w14:paraId="64F88490" w14:textId="77777777" w:rsidR="006B2F86" w:rsidRPr="00E71FC3" w:rsidRDefault="00A514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65FD7" w14:textId="77777777" w:rsidR="00A514E6" w:rsidRDefault="00A514E6" w:rsidP="00E71FC3">
      <w:r>
        <w:separator/>
      </w:r>
    </w:p>
  </w:endnote>
  <w:endnote w:type="continuationSeparator" w:id="0">
    <w:p w14:paraId="72084357" w14:textId="77777777" w:rsidR="00A514E6" w:rsidRDefault="00A514E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1D7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27C01" w14:textId="77777777" w:rsidR="00A514E6" w:rsidRDefault="00A514E6" w:rsidP="00E71FC3">
      <w:r>
        <w:separator/>
      </w:r>
    </w:p>
  </w:footnote>
  <w:footnote w:type="continuationSeparator" w:id="0">
    <w:p w14:paraId="0A281CC7" w14:textId="77777777" w:rsidR="00A514E6" w:rsidRDefault="00A514E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4E6"/>
    <w:rsid w:val="001A7C09"/>
    <w:rsid w:val="00577BD5"/>
    <w:rsid w:val="00656CBA"/>
    <w:rsid w:val="006A1F77"/>
    <w:rsid w:val="00733BE7"/>
    <w:rsid w:val="00A514E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872FF"/>
  <w15:chartTrackingRefBased/>
  <w15:docId w15:val="{DABB3F74-A918-4AE1-A3E4-CB0DBDBC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E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514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2018-11-29T20:28:00Z</dcterms:created>
  <dcterms:modified xsi:type="dcterms:W3CDTF">2018-11-29T20:28:00Z</dcterms:modified>
</cp:coreProperties>
</file>